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F7016" w14:textId="77777777" w:rsidR="00CE0750" w:rsidRDefault="00CE0750" w:rsidP="00CE07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LEDREDE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d.1401)</w:t>
      </w:r>
    </w:p>
    <w:p w14:paraId="331BC785" w14:textId="77777777" w:rsidR="00CE0750" w:rsidRDefault="00CE0750" w:rsidP="00CE07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C216C0" w14:textId="77777777" w:rsidR="00CE0750" w:rsidRDefault="00CE0750" w:rsidP="00CE07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EFB0FE" w14:textId="77777777" w:rsidR="00CE0750" w:rsidRDefault="00CE0750" w:rsidP="00CE07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Apr.1401</w:t>
      </w:r>
      <w:r>
        <w:rPr>
          <w:rFonts w:ascii="Times New Roman" w:hAnsi="Times New Roman" w:cs="Times New Roman"/>
          <w:sz w:val="24"/>
          <w:szCs w:val="24"/>
        </w:rPr>
        <w:tab/>
        <w:t>He had died by this time.   (C.F.R. 1399-1405 p.83)</w:t>
      </w:r>
    </w:p>
    <w:p w14:paraId="5965FA08" w14:textId="77777777" w:rsidR="00CE0750" w:rsidRDefault="00CE0750" w:rsidP="00CE07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35E531" w14:textId="77777777" w:rsidR="00CE0750" w:rsidRDefault="00CE0750" w:rsidP="00CE07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45BFE8" w14:textId="1F8B89DA" w:rsidR="00BA00AB" w:rsidRPr="00EB3209" w:rsidRDefault="00CE075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April 2021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B2C26" w14:textId="77777777" w:rsidR="00CE0750" w:rsidRDefault="00CE0750" w:rsidP="009139A6">
      <w:r>
        <w:separator/>
      </w:r>
    </w:p>
  </w:endnote>
  <w:endnote w:type="continuationSeparator" w:id="0">
    <w:p w14:paraId="17945D8B" w14:textId="77777777" w:rsidR="00CE0750" w:rsidRDefault="00CE075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5E71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AE53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9756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0059E" w14:textId="77777777" w:rsidR="00CE0750" w:rsidRDefault="00CE0750" w:rsidP="009139A6">
      <w:r>
        <w:separator/>
      </w:r>
    </w:p>
  </w:footnote>
  <w:footnote w:type="continuationSeparator" w:id="0">
    <w:p w14:paraId="732B22A7" w14:textId="77777777" w:rsidR="00CE0750" w:rsidRDefault="00CE075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A7C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509E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E763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750"/>
    <w:rsid w:val="00012CB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E0750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1072F"/>
  <w15:chartTrackingRefBased/>
  <w15:docId w15:val="{6D717806-4CB5-4890-AC63-9112A595B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15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2021-04-20T20:16:00Z</dcterms:created>
  <dcterms:modified xsi:type="dcterms:W3CDTF">2021-04-20T20:31:00Z</dcterms:modified>
</cp:coreProperties>
</file>